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44759" w14:textId="77777777" w:rsidR="008A0B55" w:rsidRDefault="008A0B55" w:rsidP="008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SHROWESBURY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3CE1E8D0" w14:textId="77777777" w:rsidR="008A0B55" w:rsidRDefault="008A0B55" w:rsidP="008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Oxford.</w:t>
      </w:r>
    </w:p>
    <w:p w14:paraId="41AD5857" w14:textId="77777777" w:rsidR="008A0B55" w:rsidRDefault="008A0B55" w:rsidP="008A0B55">
      <w:pPr>
        <w:rPr>
          <w:rFonts w:ascii="Times New Roman" w:hAnsi="Times New Roman" w:cs="Times New Roman"/>
          <w:sz w:val="24"/>
          <w:szCs w:val="24"/>
        </w:rPr>
      </w:pPr>
    </w:p>
    <w:p w14:paraId="3222E736" w14:textId="77777777" w:rsidR="008A0B55" w:rsidRDefault="008A0B55" w:rsidP="008A0B55">
      <w:pPr>
        <w:rPr>
          <w:rFonts w:ascii="Times New Roman" w:hAnsi="Times New Roman" w:cs="Times New Roman"/>
          <w:sz w:val="24"/>
          <w:szCs w:val="24"/>
        </w:rPr>
      </w:pPr>
    </w:p>
    <w:p w14:paraId="000CC1C9" w14:textId="77777777" w:rsidR="008A0B55" w:rsidRDefault="008A0B55" w:rsidP="008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472F438" w14:textId="77777777" w:rsidR="008A0B55" w:rsidRDefault="008A0B55" w:rsidP="008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490FC4AA" w14:textId="77777777" w:rsidR="008A0B55" w:rsidRDefault="008A0B55" w:rsidP="008A0B55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Oxford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7CF8775A" w14:textId="77777777" w:rsidR="008A0B55" w:rsidRDefault="008A0B55" w:rsidP="008A0B55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p.93)</w:t>
      </w:r>
    </w:p>
    <w:p w14:paraId="6307BE44" w14:textId="77777777" w:rsidR="008A0B55" w:rsidRDefault="008A0B55" w:rsidP="008A0B55">
      <w:pPr>
        <w:rPr>
          <w:rFonts w:ascii="Times New Roman" w:hAnsi="Times New Roman" w:cs="Times New Roman"/>
          <w:sz w:val="24"/>
          <w:szCs w:val="24"/>
        </w:rPr>
      </w:pPr>
    </w:p>
    <w:p w14:paraId="3B1B193C" w14:textId="77777777" w:rsidR="008A0B55" w:rsidRDefault="008A0B55" w:rsidP="008A0B55">
      <w:pPr>
        <w:rPr>
          <w:rFonts w:ascii="Times New Roman" w:hAnsi="Times New Roman" w:cs="Times New Roman"/>
          <w:sz w:val="24"/>
          <w:szCs w:val="24"/>
        </w:rPr>
      </w:pPr>
    </w:p>
    <w:p w14:paraId="19A3E72B" w14:textId="77777777" w:rsidR="008A0B55" w:rsidRDefault="008A0B55" w:rsidP="008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070B9A3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F7301" w14:textId="77777777" w:rsidR="008A0B55" w:rsidRDefault="008A0B55" w:rsidP="009139A6">
      <w:r>
        <w:separator/>
      </w:r>
    </w:p>
  </w:endnote>
  <w:endnote w:type="continuationSeparator" w:id="0">
    <w:p w14:paraId="36BB2F41" w14:textId="77777777" w:rsidR="008A0B55" w:rsidRDefault="008A0B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D3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9E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40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8AAAC" w14:textId="77777777" w:rsidR="008A0B55" w:rsidRDefault="008A0B55" w:rsidP="009139A6">
      <w:r>
        <w:separator/>
      </w:r>
    </w:p>
  </w:footnote>
  <w:footnote w:type="continuationSeparator" w:id="0">
    <w:p w14:paraId="6A2AC58E" w14:textId="77777777" w:rsidR="008A0B55" w:rsidRDefault="008A0B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3C1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05A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11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B55"/>
    <w:rsid w:val="000666E0"/>
    <w:rsid w:val="002510B7"/>
    <w:rsid w:val="005C130B"/>
    <w:rsid w:val="00826F5C"/>
    <w:rsid w:val="008A0B5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5369D"/>
  <w15:chartTrackingRefBased/>
  <w15:docId w15:val="{3304F052-7DDC-4EDD-AB73-445B7139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B5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2022-07-28T20:12:00Z</dcterms:created>
  <dcterms:modified xsi:type="dcterms:W3CDTF">2022-07-28T20:13:00Z</dcterms:modified>
</cp:coreProperties>
</file>